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74579969" w:rsidR="00BA073E" w:rsidRPr="00FF1DDE" w:rsidRDefault="00BA2B03" w:rsidP="00BA073E">
      <w:pPr>
        <w:pStyle w:val="CRCoverPage"/>
        <w:tabs>
          <w:tab w:val="right" w:pos="9639"/>
        </w:tabs>
        <w:spacing w:after="0"/>
        <w:rPr>
          <w:b/>
          <w:i/>
          <w:noProof/>
          <w:sz w:val="28"/>
        </w:rPr>
      </w:pPr>
      <w:bookmarkStart w:id="0" w:name="_Toc490144477"/>
      <w:r w:rsidRPr="00FF1DDE">
        <w:rPr>
          <w:b/>
          <w:sz w:val="24"/>
        </w:rPr>
        <w:t xml:space="preserve">3GPP TSG RAN WG5 Meeting </w:t>
      </w:r>
      <w:r w:rsidR="00BA073E" w:rsidRPr="00FF1DDE">
        <w:rPr>
          <w:b/>
          <w:noProof/>
          <w:sz w:val="24"/>
        </w:rPr>
        <w:t>#</w:t>
      </w:r>
      <w:r w:rsidR="00D1097C" w:rsidRPr="00FF1DDE">
        <w:rPr>
          <w:b/>
          <w:noProof/>
          <w:sz w:val="24"/>
        </w:rPr>
        <w:t>10</w:t>
      </w:r>
      <w:r w:rsidR="00530BDD">
        <w:rPr>
          <w:b/>
          <w:noProof/>
          <w:sz w:val="24"/>
        </w:rPr>
        <w:t>9</w:t>
      </w:r>
      <w:r w:rsidR="00BA073E" w:rsidRPr="00FF1DDE">
        <w:rPr>
          <w:b/>
          <w:noProof/>
          <w:sz w:val="24"/>
        </w:rPr>
        <w:tab/>
      </w:r>
      <w:r w:rsidR="00BA073E" w:rsidRPr="00FF1DDE">
        <w:rPr>
          <w:b/>
          <w:noProof/>
          <w:sz w:val="28"/>
          <w:szCs w:val="28"/>
        </w:rPr>
        <w:t>R5-</w:t>
      </w:r>
      <w:r w:rsidR="00530BDD" w:rsidRPr="00530BDD">
        <w:rPr>
          <w:b/>
          <w:noProof/>
          <w:sz w:val="28"/>
          <w:szCs w:val="28"/>
        </w:rPr>
        <w:t>255983</w:t>
      </w:r>
    </w:p>
    <w:p w14:paraId="53C9117F" w14:textId="77777777" w:rsidR="00530BDD" w:rsidRDefault="00530BDD" w:rsidP="00530BD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p w14:paraId="50E7F1E4" w14:textId="77777777" w:rsidR="00BA073E" w:rsidRPr="00432901" w:rsidRDefault="00BA073E" w:rsidP="00BA073E">
      <w:pPr>
        <w:pStyle w:val="FP"/>
      </w:pPr>
    </w:p>
    <w:p w14:paraId="6D37A79E" w14:textId="0D0F6D14" w:rsidR="00BA073E" w:rsidRPr="00432901" w:rsidRDefault="00BA073E" w:rsidP="00BA073E">
      <w:pPr>
        <w:tabs>
          <w:tab w:val="left" w:pos="1985"/>
        </w:tabs>
        <w:rPr>
          <w:rFonts w:ascii="Arial" w:hAnsi="Arial"/>
          <w:sz w:val="24"/>
        </w:rPr>
      </w:pPr>
      <w:r w:rsidRPr="00432901">
        <w:rPr>
          <w:rFonts w:ascii="Arial" w:hAnsi="Arial"/>
          <w:b/>
          <w:sz w:val="24"/>
        </w:rPr>
        <w:t>Agenda Item:</w:t>
      </w:r>
      <w:r w:rsidRPr="00432901">
        <w:rPr>
          <w:rFonts w:ascii="Arial" w:hAnsi="Arial"/>
          <w:sz w:val="24"/>
        </w:rPr>
        <w:tab/>
      </w:r>
      <w:r w:rsidR="00397D69" w:rsidRPr="00432901">
        <w:rPr>
          <w:rFonts w:ascii="Arial" w:hAnsi="Arial"/>
          <w:sz w:val="24"/>
        </w:rPr>
        <w:t>6</w:t>
      </w:r>
      <w:r w:rsidR="00CD1295" w:rsidRPr="00432901">
        <w:rPr>
          <w:rFonts w:ascii="Arial" w:hAnsi="Arial"/>
          <w:sz w:val="24"/>
        </w:rPr>
        <w:t>.</w:t>
      </w:r>
      <w:r w:rsidR="00231883">
        <w:rPr>
          <w:rFonts w:ascii="Arial" w:hAnsi="Arial"/>
          <w:sz w:val="24"/>
        </w:rPr>
        <w:t>6.</w:t>
      </w:r>
      <w:r w:rsidR="00530BDD">
        <w:rPr>
          <w:rFonts w:ascii="Arial" w:hAnsi="Arial"/>
          <w:sz w:val="24"/>
        </w:rPr>
        <w:t>9.7</w:t>
      </w:r>
    </w:p>
    <w:p w14:paraId="0B2658E7" w14:textId="015A7DE3" w:rsidR="00BA073E" w:rsidRPr="00432901" w:rsidRDefault="00BA073E" w:rsidP="00BA073E">
      <w:pPr>
        <w:tabs>
          <w:tab w:val="left" w:pos="1985"/>
        </w:tabs>
        <w:ind w:left="1985" w:hanging="1985"/>
        <w:rPr>
          <w:rFonts w:ascii="Arial" w:hAnsi="Arial"/>
          <w:sz w:val="24"/>
        </w:rPr>
      </w:pPr>
      <w:r w:rsidRPr="00432901">
        <w:rPr>
          <w:rFonts w:ascii="Arial" w:hAnsi="Arial"/>
          <w:b/>
          <w:sz w:val="24"/>
        </w:rPr>
        <w:t>Source:</w:t>
      </w:r>
      <w:r w:rsidRPr="00432901">
        <w:rPr>
          <w:rFonts w:ascii="Arial" w:hAnsi="Arial"/>
          <w:b/>
          <w:sz w:val="24"/>
        </w:rPr>
        <w:tab/>
      </w:r>
      <w:r w:rsidR="00530BDD" w:rsidRPr="00530BDD">
        <w:rPr>
          <w:rFonts w:ascii="Arial" w:hAnsi="Arial" w:cs="Arial"/>
          <w:sz w:val="24"/>
        </w:rPr>
        <w:t>Keysight Technologies UK</w:t>
      </w:r>
    </w:p>
    <w:p w14:paraId="592D5D2C" w14:textId="57F6A5C9" w:rsidR="00BA073E" w:rsidRPr="00432901" w:rsidRDefault="00BA073E" w:rsidP="00BA073E">
      <w:pPr>
        <w:tabs>
          <w:tab w:val="left" w:pos="1985"/>
        </w:tabs>
        <w:ind w:left="1985" w:hanging="1985"/>
        <w:rPr>
          <w:rFonts w:ascii="Arial" w:hAnsi="Arial"/>
          <w:sz w:val="24"/>
        </w:rPr>
      </w:pPr>
      <w:r w:rsidRPr="00432901">
        <w:rPr>
          <w:rFonts w:ascii="Arial" w:hAnsi="Arial"/>
          <w:b/>
          <w:sz w:val="24"/>
        </w:rPr>
        <w:t>Title:</w:t>
      </w:r>
      <w:r w:rsidRPr="00432901">
        <w:rPr>
          <w:rFonts w:ascii="Arial" w:hAnsi="Arial"/>
          <w:sz w:val="24"/>
        </w:rPr>
        <w:tab/>
      </w:r>
      <w:r w:rsidR="00530BDD" w:rsidRPr="00530BDD">
        <w:rPr>
          <w:rFonts w:ascii="Arial" w:hAnsi="Arial"/>
          <w:sz w:val="24"/>
        </w:rPr>
        <w:t>Discussion for handling of 200 OK in response to SIP INVITE for MCX Client Terminated Call</w:t>
      </w:r>
    </w:p>
    <w:p w14:paraId="3C5C5739" w14:textId="77777777" w:rsidR="004D33CC" w:rsidRPr="00432901" w:rsidRDefault="00BA073E" w:rsidP="00BA073E">
      <w:pPr>
        <w:tabs>
          <w:tab w:val="left" w:pos="1985"/>
        </w:tabs>
        <w:rPr>
          <w:rFonts w:ascii="Arial" w:hAnsi="Arial"/>
          <w:sz w:val="24"/>
        </w:rPr>
      </w:pPr>
      <w:r w:rsidRPr="00432901">
        <w:rPr>
          <w:rFonts w:ascii="Arial" w:hAnsi="Arial"/>
          <w:b/>
          <w:sz w:val="24"/>
        </w:rPr>
        <w:t>Document for:</w:t>
      </w:r>
      <w:r w:rsidR="00BA2B03" w:rsidRPr="00432901">
        <w:rPr>
          <w:rFonts w:ascii="Arial" w:hAnsi="Arial"/>
          <w:sz w:val="24"/>
        </w:rPr>
        <w:tab/>
        <w:t>Endorsement</w:t>
      </w:r>
    </w:p>
    <w:p w14:paraId="6D6CE28E" w14:textId="190606F9" w:rsidR="00892E18" w:rsidRPr="00432901" w:rsidRDefault="000F0ECA" w:rsidP="00892E18">
      <w:pPr>
        <w:pStyle w:val="Heading1"/>
      </w:pPr>
      <w:r w:rsidRPr="00432901">
        <w:t>1</w:t>
      </w:r>
      <w:r w:rsidRPr="00432901">
        <w:tab/>
        <w:t>Introduction</w:t>
      </w:r>
    </w:p>
    <w:p w14:paraId="321F0D15" w14:textId="7234C0EC" w:rsidR="00914361" w:rsidRDefault="00914361" w:rsidP="00D73251">
      <w:pPr>
        <w:overflowPunct w:val="0"/>
        <w:autoSpaceDE w:val="0"/>
        <w:autoSpaceDN w:val="0"/>
        <w:adjustRightInd w:val="0"/>
        <w:textAlignment w:val="baseline"/>
        <w:rPr>
          <w:noProof/>
          <w:lang w:eastAsia="ja-JP"/>
        </w:rPr>
      </w:pPr>
      <w:r>
        <w:rPr>
          <w:noProof/>
          <w:lang w:eastAsia="ja-JP"/>
        </w:rPr>
        <w:t>For MCX Client Terminated call testing, there is ambiguity in the contents of MIME body</w:t>
      </w:r>
      <w:r w:rsidR="00D73251">
        <w:rPr>
          <w:noProof/>
          <w:lang w:eastAsia="ja-JP"/>
        </w:rPr>
        <w:t xml:space="preserve"> of 200 OK message that is sent in response to SIP INVITE</w:t>
      </w:r>
      <w:r>
        <w:rPr>
          <w:noProof/>
          <w:lang w:eastAsia="ja-JP"/>
        </w:rPr>
        <w:t xml:space="preserve"> </w:t>
      </w:r>
      <w:r w:rsidR="00D73251">
        <w:rPr>
          <w:noProof/>
          <w:lang w:eastAsia="ja-JP"/>
        </w:rPr>
        <w:t>message.</w:t>
      </w:r>
    </w:p>
    <w:p w14:paraId="2D2433A4" w14:textId="653FDD62" w:rsidR="00D1097C" w:rsidRPr="00432901" w:rsidRDefault="00BA2B03" w:rsidP="00E729E4">
      <w:pPr>
        <w:pStyle w:val="Heading1"/>
      </w:pPr>
      <w:r w:rsidRPr="00432901">
        <w:t>2</w:t>
      </w:r>
      <w:r w:rsidRPr="00432901">
        <w:tab/>
        <w:t>Discussion</w:t>
      </w:r>
    </w:p>
    <w:p w14:paraId="7DAA0686" w14:textId="6CDA19F7" w:rsidR="00914361" w:rsidRDefault="00914361" w:rsidP="00914361">
      <w:pPr>
        <w:overflowPunct w:val="0"/>
        <w:autoSpaceDE w:val="0"/>
        <w:autoSpaceDN w:val="0"/>
        <w:adjustRightInd w:val="0"/>
        <w:textAlignment w:val="baseline"/>
        <w:rPr>
          <w:noProof/>
          <w:lang w:eastAsia="ja-JP"/>
        </w:rPr>
      </w:pPr>
      <w:r>
        <w:rPr>
          <w:noProof/>
          <w:lang w:eastAsia="ja-JP"/>
        </w:rPr>
        <w:t>For MCX Client Terminated call testing, the current test specifications refer (directly, or indirectly) to TS 37.579-1 Table 5.5.2.17.1.1-1 for 200 OK response to SIP INVITE, that include both SDP and MCS Info</w:t>
      </w:r>
      <w:r w:rsidR="00D73251">
        <w:rPr>
          <w:noProof/>
          <w:lang w:eastAsia="ja-JP"/>
        </w:rPr>
        <w:t xml:space="preserve"> in the</w:t>
      </w:r>
      <w:r>
        <w:rPr>
          <w:noProof/>
          <w:lang w:eastAsia="ja-JP"/>
        </w:rPr>
        <w:t xml:space="preserve"> MIME body by default. </w:t>
      </w:r>
    </w:p>
    <w:p w14:paraId="7EC9359E" w14:textId="77777777" w:rsidR="00914361" w:rsidRDefault="00914361" w:rsidP="00914361">
      <w:pPr>
        <w:overflowPunct w:val="0"/>
        <w:autoSpaceDE w:val="0"/>
        <w:autoSpaceDN w:val="0"/>
        <w:adjustRightInd w:val="0"/>
        <w:textAlignment w:val="baseline"/>
        <w:rPr>
          <w:noProof/>
          <w:lang w:eastAsia="ja-JP"/>
        </w:rPr>
      </w:pPr>
      <w:r>
        <w:rPr>
          <w:noProof/>
          <w:lang w:eastAsia="ja-JP"/>
        </w:rPr>
        <w:t>However, in the core specifications (TS 24.379 for MCPTT, TS 24.281 for MCVideo, and TS 24.282 for MCData), there is no requirement for the called client to include MCS Info in the 200 OK responding to SIP INVITE, except for specific scenarios (e.g. TS 24.379 cl. 6.2.3.1.1, case 7a).</w:t>
      </w:r>
    </w:p>
    <w:p w14:paraId="7BA0D6B5" w14:textId="2E85F861" w:rsidR="0043565A" w:rsidRPr="005B008D" w:rsidRDefault="0043565A" w:rsidP="0043565A">
      <w:pPr>
        <w:overflowPunct w:val="0"/>
        <w:autoSpaceDE w:val="0"/>
        <w:autoSpaceDN w:val="0"/>
        <w:adjustRightInd w:val="0"/>
        <w:textAlignment w:val="baseline"/>
        <w:rPr>
          <w:b/>
          <w:bCs/>
        </w:rPr>
      </w:pPr>
      <w:r w:rsidRPr="005B008D">
        <w:rPr>
          <w:b/>
          <w:bCs/>
        </w:rPr>
        <w:t>Proposal</w:t>
      </w:r>
      <w:r w:rsidR="00D73251" w:rsidRPr="005B008D">
        <w:rPr>
          <w:b/>
          <w:bCs/>
        </w:rPr>
        <w:t xml:space="preserve"> 2-1</w:t>
      </w:r>
    </w:p>
    <w:p w14:paraId="50B5D37C" w14:textId="24D525E5" w:rsidR="0043565A" w:rsidRPr="0043565A" w:rsidRDefault="0043565A" w:rsidP="0043565A">
      <w:pPr>
        <w:overflowPunct w:val="0"/>
        <w:autoSpaceDE w:val="0"/>
        <w:autoSpaceDN w:val="0"/>
        <w:adjustRightInd w:val="0"/>
        <w:textAlignment w:val="baseline"/>
        <w:rPr>
          <w:lang w:eastAsia="en-GB"/>
        </w:rPr>
      </w:pPr>
      <w:r w:rsidRPr="00F06360">
        <w:rPr>
          <w:lang w:eastAsia="en-GB"/>
        </w:rPr>
        <w:t>It</w:t>
      </w:r>
      <w:r w:rsidR="005B008D">
        <w:rPr>
          <w:lang w:eastAsia="en-GB"/>
        </w:rPr>
        <w:t xml:space="preserve"> i</w:t>
      </w:r>
      <w:r w:rsidRPr="00F06360">
        <w:rPr>
          <w:lang w:eastAsia="en-GB"/>
        </w:rPr>
        <w:t xml:space="preserve">s proposed to </w:t>
      </w:r>
      <w:r w:rsidR="00D73251">
        <w:rPr>
          <w:lang w:eastAsia="en-GB"/>
        </w:rPr>
        <w:t>update</w:t>
      </w:r>
      <w:r w:rsidR="00D73251" w:rsidRPr="00D73251">
        <w:rPr>
          <w:lang w:eastAsia="en-GB"/>
        </w:rPr>
        <w:t xml:space="preserve"> the </w:t>
      </w:r>
      <w:r w:rsidR="00D73251">
        <w:rPr>
          <w:lang w:eastAsia="en-GB"/>
        </w:rPr>
        <w:t xml:space="preserve">MCX conformance </w:t>
      </w:r>
      <w:r w:rsidR="00D73251" w:rsidRPr="00D73251">
        <w:rPr>
          <w:lang w:eastAsia="en-GB"/>
        </w:rPr>
        <w:t>specification to allow Client behaviour that</w:t>
      </w:r>
      <w:r w:rsidR="00D73251">
        <w:rPr>
          <w:lang w:eastAsia="en-GB"/>
        </w:rPr>
        <w:t xml:space="preserve"> does</w:t>
      </w:r>
      <w:r w:rsidR="00D73251" w:rsidRPr="00D73251">
        <w:rPr>
          <w:lang w:eastAsia="en-GB"/>
        </w:rPr>
        <w:t xml:space="preserve"> not include the MCS Info </w:t>
      </w:r>
      <w:r w:rsidR="000344B5">
        <w:rPr>
          <w:lang w:eastAsia="en-GB"/>
        </w:rPr>
        <w:t xml:space="preserve">in </w:t>
      </w:r>
      <w:r w:rsidR="00D73251" w:rsidRPr="00D73251">
        <w:rPr>
          <w:lang w:eastAsia="en-GB"/>
        </w:rPr>
        <w:t>the 200 OK</w:t>
      </w:r>
      <w:r w:rsidR="005B008D">
        <w:rPr>
          <w:lang w:eastAsia="en-GB"/>
        </w:rPr>
        <w:t xml:space="preserve"> sent in</w:t>
      </w:r>
      <w:r w:rsidR="00D73251" w:rsidRPr="00D73251">
        <w:rPr>
          <w:lang w:eastAsia="en-GB"/>
        </w:rPr>
        <w:t xml:space="preserve"> response to SIP INVITE</w:t>
      </w:r>
      <w:r w:rsidR="00D73251">
        <w:rPr>
          <w:lang w:eastAsia="en-GB"/>
        </w:rPr>
        <w:t xml:space="preserve"> as proposed in [1]</w:t>
      </w:r>
      <w:r w:rsidR="00D73251" w:rsidRPr="00D73251">
        <w:rPr>
          <w:lang w:eastAsia="en-GB"/>
        </w:rPr>
        <w:t xml:space="preserve"> </w:t>
      </w:r>
      <w:r w:rsidR="00D73251">
        <w:rPr>
          <w:lang w:eastAsia="en-GB"/>
        </w:rPr>
        <w:t>and update the affected test cases because of subsequent implementation of [1].</w:t>
      </w:r>
    </w:p>
    <w:p w14:paraId="3078DC53" w14:textId="77777777" w:rsidR="000F0ECA" w:rsidRPr="00432901" w:rsidRDefault="000F0ECA" w:rsidP="000F0ECA">
      <w:pPr>
        <w:pStyle w:val="Heading1"/>
      </w:pPr>
      <w:r w:rsidRPr="00432901">
        <w:t>3</w:t>
      </w:r>
      <w:r w:rsidRPr="00432901">
        <w:tab/>
        <w:t>Proposal</w:t>
      </w:r>
    </w:p>
    <w:p w14:paraId="27A93C83" w14:textId="0C7E76D3" w:rsidR="000F0ECA" w:rsidRPr="00432901" w:rsidRDefault="004270F9" w:rsidP="000F0ECA">
      <w:r w:rsidRPr="00432901">
        <w:t>It</w:t>
      </w:r>
      <w:r w:rsidR="005B008D">
        <w:t xml:space="preserve"> is</w:t>
      </w:r>
      <w:r w:rsidRPr="00432901">
        <w:t xml:space="preserve"> proposed to implement the proposal</w:t>
      </w:r>
      <w:r w:rsidR="00D73251">
        <w:t xml:space="preserve"> </w:t>
      </w:r>
      <w:r w:rsidRPr="00432901">
        <w:t>2-1</w:t>
      </w:r>
      <w:r w:rsidR="008406DC">
        <w:t>.</w:t>
      </w:r>
      <w:r w:rsidR="00C13888">
        <w:t xml:space="preserve"> </w:t>
      </w:r>
    </w:p>
    <w:p w14:paraId="228337B2" w14:textId="77777777" w:rsidR="000F0ECA" w:rsidRPr="00432901" w:rsidRDefault="000F0ECA" w:rsidP="000F0ECA">
      <w:pPr>
        <w:pStyle w:val="Heading1"/>
      </w:pPr>
      <w:r w:rsidRPr="00432901">
        <w:t>4</w:t>
      </w:r>
      <w:r w:rsidRPr="00432901">
        <w:tab/>
        <w:t>References</w:t>
      </w:r>
    </w:p>
    <w:bookmarkEnd w:id="0"/>
    <w:p w14:paraId="5FF7FEE9" w14:textId="68277CC7" w:rsidR="000344B5" w:rsidRPr="00CD1295" w:rsidRDefault="00E04669" w:rsidP="000344B5">
      <w:r w:rsidRPr="00F06360">
        <w:rPr>
          <w:noProof/>
          <w:lang w:val="en-US"/>
        </w:rPr>
        <w:t>[</w:t>
      </w:r>
      <w:r>
        <w:rPr>
          <w:noProof/>
          <w:lang w:val="en-US"/>
        </w:rPr>
        <w:t>1</w:t>
      </w:r>
      <w:r w:rsidRPr="00F06360">
        <w:rPr>
          <w:noProof/>
          <w:lang w:val="en-US"/>
        </w:rPr>
        <w:t xml:space="preserve">] </w:t>
      </w:r>
      <w:r w:rsidR="000344B5" w:rsidRPr="000344B5">
        <w:rPr>
          <w:noProof/>
          <w:lang w:val="en-US"/>
        </w:rPr>
        <w:t>R5-255981</w:t>
      </w:r>
      <w:r w:rsidR="000344B5">
        <w:rPr>
          <w:noProof/>
          <w:lang w:val="en-US"/>
        </w:rPr>
        <w:t xml:space="preserve">: </w:t>
      </w:r>
      <w:r w:rsidR="000344B5" w:rsidRPr="000344B5">
        <w:rPr>
          <w:noProof/>
          <w:lang w:val="en-US"/>
        </w:rPr>
        <w:t>Correction to 200 OK in response to SIP INVITE for MCX Client Terminated Call</w:t>
      </w:r>
    </w:p>
    <w:p w14:paraId="119C4C6C" w14:textId="0622F8DE" w:rsidR="00E04669" w:rsidRPr="00CD1295" w:rsidRDefault="00E04669" w:rsidP="00D261A5"/>
    <w:sectPr w:rsidR="00E04669"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7181" w14:textId="77777777" w:rsidR="00F06E98" w:rsidRDefault="00F06E98">
      <w:r>
        <w:separator/>
      </w:r>
    </w:p>
  </w:endnote>
  <w:endnote w:type="continuationSeparator" w:id="0">
    <w:p w14:paraId="15724792" w14:textId="77777777" w:rsidR="00F06E98" w:rsidRDefault="00F0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90681" w14:textId="77777777" w:rsidR="00F06E98" w:rsidRDefault="00F06E98">
      <w:r>
        <w:separator/>
      </w:r>
    </w:p>
  </w:footnote>
  <w:footnote w:type="continuationSeparator" w:id="0">
    <w:p w14:paraId="251527BC" w14:textId="77777777" w:rsidR="00F06E98" w:rsidRDefault="00F0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9"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7"/>
  </w:num>
  <w:num w:numId="6" w16cid:durableId="2047869712">
    <w:abstractNumId w:val="2"/>
  </w:num>
  <w:num w:numId="7" w16cid:durableId="1564757187">
    <w:abstractNumId w:val="6"/>
  </w:num>
  <w:num w:numId="8" w16cid:durableId="271784707">
    <w:abstractNumId w:val="20"/>
  </w:num>
  <w:num w:numId="9" w16cid:durableId="978270588">
    <w:abstractNumId w:val="12"/>
  </w:num>
  <w:num w:numId="10" w16cid:durableId="1510753741">
    <w:abstractNumId w:val="7"/>
  </w:num>
  <w:num w:numId="11" w16cid:durableId="1283069533">
    <w:abstractNumId w:val="11"/>
  </w:num>
  <w:num w:numId="12" w16cid:durableId="906762737">
    <w:abstractNumId w:val="14"/>
  </w:num>
  <w:num w:numId="13" w16cid:durableId="1690566749">
    <w:abstractNumId w:val="21"/>
  </w:num>
  <w:num w:numId="14" w16cid:durableId="1358699943">
    <w:abstractNumId w:val="9"/>
  </w:num>
  <w:num w:numId="15" w16cid:durableId="330261169">
    <w:abstractNumId w:val="13"/>
  </w:num>
  <w:num w:numId="16" w16cid:durableId="645822528">
    <w:abstractNumId w:val="19"/>
  </w:num>
  <w:num w:numId="17" w16cid:durableId="641347615">
    <w:abstractNumId w:val="10"/>
  </w:num>
  <w:num w:numId="18" w16cid:durableId="1902599858">
    <w:abstractNumId w:val="8"/>
  </w:num>
  <w:num w:numId="19" w16cid:durableId="1098527264">
    <w:abstractNumId w:val="18"/>
  </w:num>
  <w:num w:numId="20" w16cid:durableId="1079406248">
    <w:abstractNumId w:val="16"/>
  </w:num>
  <w:num w:numId="21" w16cid:durableId="1418330840">
    <w:abstractNumId w:val="3"/>
  </w:num>
  <w:num w:numId="22" w16cid:durableId="1999266356">
    <w:abstractNumId w:val="5"/>
  </w:num>
  <w:num w:numId="23" w16cid:durableId="2364067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7"/>
    <w:rsid w:val="00010E43"/>
    <w:rsid w:val="00012231"/>
    <w:rsid w:val="00012F99"/>
    <w:rsid w:val="00013856"/>
    <w:rsid w:val="00017307"/>
    <w:rsid w:val="000270F6"/>
    <w:rsid w:val="000309EE"/>
    <w:rsid w:val="000321C0"/>
    <w:rsid w:val="00033397"/>
    <w:rsid w:val="000344B5"/>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5DEF"/>
    <w:rsid w:val="000865E7"/>
    <w:rsid w:val="000932D0"/>
    <w:rsid w:val="00093BDD"/>
    <w:rsid w:val="000969CC"/>
    <w:rsid w:val="000A00E0"/>
    <w:rsid w:val="000A3278"/>
    <w:rsid w:val="000A4F9F"/>
    <w:rsid w:val="000B0F78"/>
    <w:rsid w:val="000C21A2"/>
    <w:rsid w:val="000C671F"/>
    <w:rsid w:val="000D0D95"/>
    <w:rsid w:val="000D58AB"/>
    <w:rsid w:val="000E1519"/>
    <w:rsid w:val="000E6286"/>
    <w:rsid w:val="000E69C2"/>
    <w:rsid w:val="000F0ECA"/>
    <w:rsid w:val="000F6FD4"/>
    <w:rsid w:val="00103618"/>
    <w:rsid w:val="0010748B"/>
    <w:rsid w:val="00107F7E"/>
    <w:rsid w:val="001127F9"/>
    <w:rsid w:val="00125A53"/>
    <w:rsid w:val="00133007"/>
    <w:rsid w:val="00137730"/>
    <w:rsid w:val="00167D79"/>
    <w:rsid w:val="00171115"/>
    <w:rsid w:val="00173814"/>
    <w:rsid w:val="00180489"/>
    <w:rsid w:val="0018464A"/>
    <w:rsid w:val="00191118"/>
    <w:rsid w:val="00192768"/>
    <w:rsid w:val="001A21F4"/>
    <w:rsid w:val="001A30BB"/>
    <w:rsid w:val="001A430E"/>
    <w:rsid w:val="001A59E6"/>
    <w:rsid w:val="001A5A71"/>
    <w:rsid w:val="001A7ADA"/>
    <w:rsid w:val="001B06DB"/>
    <w:rsid w:val="001B1276"/>
    <w:rsid w:val="001B5D70"/>
    <w:rsid w:val="001D02C2"/>
    <w:rsid w:val="001D1110"/>
    <w:rsid w:val="001D29B2"/>
    <w:rsid w:val="001D5964"/>
    <w:rsid w:val="001D5B5C"/>
    <w:rsid w:val="001E1A4F"/>
    <w:rsid w:val="001E5520"/>
    <w:rsid w:val="001E5E0A"/>
    <w:rsid w:val="001F168B"/>
    <w:rsid w:val="001F6366"/>
    <w:rsid w:val="002000D0"/>
    <w:rsid w:val="00205373"/>
    <w:rsid w:val="00215446"/>
    <w:rsid w:val="00222E67"/>
    <w:rsid w:val="00223E31"/>
    <w:rsid w:val="00231883"/>
    <w:rsid w:val="002347A2"/>
    <w:rsid w:val="00243E1C"/>
    <w:rsid w:val="0024670C"/>
    <w:rsid w:val="00246B77"/>
    <w:rsid w:val="002667B5"/>
    <w:rsid w:val="00267895"/>
    <w:rsid w:val="0026795C"/>
    <w:rsid w:val="0027477D"/>
    <w:rsid w:val="00281CE7"/>
    <w:rsid w:val="00283A00"/>
    <w:rsid w:val="00287193"/>
    <w:rsid w:val="002906A3"/>
    <w:rsid w:val="00296681"/>
    <w:rsid w:val="00297B93"/>
    <w:rsid w:val="002A1AC4"/>
    <w:rsid w:val="002A4CF6"/>
    <w:rsid w:val="002A4E3E"/>
    <w:rsid w:val="002A55C3"/>
    <w:rsid w:val="002A7AE7"/>
    <w:rsid w:val="002C1A00"/>
    <w:rsid w:val="002C52F0"/>
    <w:rsid w:val="002D17A2"/>
    <w:rsid w:val="002D4166"/>
    <w:rsid w:val="002D452F"/>
    <w:rsid w:val="002D79A4"/>
    <w:rsid w:val="002E292C"/>
    <w:rsid w:val="002E2D86"/>
    <w:rsid w:val="002E4D73"/>
    <w:rsid w:val="002E614B"/>
    <w:rsid w:val="002F1D87"/>
    <w:rsid w:val="002F7D84"/>
    <w:rsid w:val="002F7FDC"/>
    <w:rsid w:val="00301404"/>
    <w:rsid w:val="00313BE7"/>
    <w:rsid w:val="0031522F"/>
    <w:rsid w:val="003172DC"/>
    <w:rsid w:val="003214C7"/>
    <w:rsid w:val="003234FB"/>
    <w:rsid w:val="00331C9E"/>
    <w:rsid w:val="003323F7"/>
    <w:rsid w:val="00337579"/>
    <w:rsid w:val="003449D3"/>
    <w:rsid w:val="00345F98"/>
    <w:rsid w:val="003460EE"/>
    <w:rsid w:val="00352532"/>
    <w:rsid w:val="00352B6C"/>
    <w:rsid w:val="0035462D"/>
    <w:rsid w:val="0035487A"/>
    <w:rsid w:val="00354D2B"/>
    <w:rsid w:val="00354EA8"/>
    <w:rsid w:val="00357BE0"/>
    <w:rsid w:val="003642EC"/>
    <w:rsid w:val="00377314"/>
    <w:rsid w:val="00380D7A"/>
    <w:rsid w:val="0038401B"/>
    <w:rsid w:val="00385340"/>
    <w:rsid w:val="003900B2"/>
    <w:rsid w:val="003923CB"/>
    <w:rsid w:val="00395F76"/>
    <w:rsid w:val="00396C31"/>
    <w:rsid w:val="00397D69"/>
    <w:rsid w:val="003A1E0D"/>
    <w:rsid w:val="003A6985"/>
    <w:rsid w:val="003B106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1168"/>
    <w:rsid w:val="004270F9"/>
    <w:rsid w:val="00427A16"/>
    <w:rsid w:val="00431C7B"/>
    <w:rsid w:val="00432901"/>
    <w:rsid w:val="004338A3"/>
    <w:rsid w:val="0043565A"/>
    <w:rsid w:val="00456FEB"/>
    <w:rsid w:val="00463D69"/>
    <w:rsid w:val="00475FB7"/>
    <w:rsid w:val="004774A9"/>
    <w:rsid w:val="00485852"/>
    <w:rsid w:val="004859DE"/>
    <w:rsid w:val="00491780"/>
    <w:rsid w:val="00491BF3"/>
    <w:rsid w:val="00491CDD"/>
    <w:rsid w:val="00492F46"/>
    <w:rsid w:val="004A2014"/>
    <w:rsid w:val="004A4DC4"/>
    <w:rsid w:val="004A5ADE"/>
    <w:rsid w:val="004A6AFE"/>
    <w:rsid w:val="004B26A8"/>
    <w:rsid w:val="004C7A41"/>
    <w:rsid w:val="004D06D4"/>
    <w:rsid w:val="004D12C1"/>
    <w:rsid w:val="004D33CC"/>
    <w:rsid w:val="004D3578"/>
    <w:rsid w:val="004E0F24"/>
    <w:rsid w:val="004E1758"/>
    <w:rsid w:val="004E213A"/>
    <w:rsid w:val="004E3DC9"/>
    <w:rsid w:val="004E4C79"/>
    <w:rsid w:val="004F1B55"/>
    <w:rsid w:val="004F6B39"/>
    <w:rsid w:val="00501A9E"/>
    <w:rsid w:val="005021E5"/>
    <w:rsid w:val="00512C49"/>
    <w:rsid w:val="00512EA9"/>
    <w:rsid w:val="0051341C"/>
    <w:rsid w:val="005209AE"/>
    <w:rsid w:val="00525DF6"/>
    <w:rsid w:val="005275C5"/>
    <w:rsid w:val="005305BA"/>
    <w:rsid w:val="00530BDD"/>
    <w:rsid w:val="005347D3"/>
    <w:rsid w:val="00540EEE"/>
    <w:rsid w:val="005414EF"/>
    <w:rsid w:val="00541788"/>
    <w:rsid w:val="00543E6C"/>
    <w:rsid w:val="00545A21"/>
    <w:rsid w:val="00545E95"/>
    <w:rsid w:val="00546838"/>
    <w:rsid w:val="00550BCC"/>
    <w:rsid w:val="00553A83"/>
    <w:rsid w:val="00565087"/>
    <w:rsid w:val="00565D2D"/>
    <w:rsid w:val="00571133"/>
    <w:rsid w:val="00572BB3"/>
    <w:rsid w:val="0057374C"/>
    <w:rsid w:val="005803B9"/>
    <w:rsid w:val="005836AB"/>
    <w:rsid w:val="005858B9"/>
    <w:rsid w:val="0059290A"/>
    <w:rsid w:val="005932EC"/>
    <w:rsid w:val="0059362F"/>
    <w:rsid w:val="005A0F20"/>
    <w:rsid w:val="005A7485"/>
    <w:rsid w:val="005B008D"/>
    <w:rsid w:val="005B3FB2"/>
    <w:rsid w:val="005B7B63"/>
    <w:rsid w:val="005C3A06"/>
    <w:rsid w:val="005C506F"/>
    <w:rsid w:val="005D0C9B"/>
    <w:rsid w:val="005D28E4"/>
    <w:rsid w:val="005D2E01"/>
    <w:rsid w:val="005D60C0"/>
    <w:rsid w:val="005E3AF3"/>
    <w:rsid w:val="005E53FE"/>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3460E"/>
    <w:rsid w:val="0064419D"/>
    <w:rsid w:val="00651FF8"/>
    <w:rsid w:val="00657C6D"/>
    <w:rsid w:val="00666019"/>
    <w:rsid w:val="00666D00"/>
    <w:rsid w:val="00673192"/>
    <w:rsid w:val="00676172"/>
    <w:rsid w:val="00680804"/>
    <w:rsid w:val="00685F38"/>
    <w:rsid w:val="00692AEE"/>
    <w:rsid w:val="006936D0"/>
    <w:rsid w:val="00694E91"/>
    <w:rsid w:val="006A12FF"/>
    <w:rsid w:val="006B1A49"/>
    <w:rsid w:val="006B335E"/>
    <w:rsid w:val="006B79D7"/>
    <w:rsid w:val="006D15F9"/>
    <w:rsid w:val="006D3E3E"/>
    <w:rsid w:val="006E0E6A"/>
    <w:rsid w:val="006E1907"/>
    <w:rsid w:val="006E5C86"/>
    <w:rsid w:val="006E66A3"/>
    <w:rsid w:val="006F7424"/>
    <w:rsid w:val="007002A3"/>
    <w:rsid w:val="00704118"/>
    <w:rsid w:val="00704650"/>
    <w:rsid w:val="00706AE7"/>
    <w:rsid w:val="00714FE6"/>
    <w:rsid w:val="00715AD5"/>
    <w:rsid w:val="007169D3"/>
    <w:rsid w:val="007235F8"/>
    <w:rsid w:val="00723F11"/>
    <w:rsid w:val="007242E3"/>
    <w:rsid w:val="007250B8"/>
    <w:rsid w:val="007331B6"/>
    <w:rsid w:val="00734A5B"/>
    <w:rsid w:val="0074103A"/>
    <w:rsid w:val="007424B9"/>
    <w:rsid w:val="00743032"/>
    <w:rsid w:val="00744E76"/>
    <w:rsid w:val="00746A30"/>
    <w:rsid w:val="0074761E"/>
    <w:rsid w:val="00751F4B"/>
    <w:rsid w:val="00754E21"/>
    <w:rsid w:val="0076012D"/>
    <w:rsid w:val="00760712"/>
    <w:rsid w:val="007627B1"/>
    <w:rsid w:val="00774F02"/>
    <w:rsid w:val="00776A13"/>
    <w:rsid w:val="007809D5"/>
    <w:rsid w:val="00781F0F"/>
    <w:rsid w:val="00781F96"/>
    <w:rsid w:val="00786382"/>
    <w:rsid w:val="00792622"/>
    <w:rsid w:val="00796E92"/>
    <w:rsid w:val="00797BB2"/>
    <w:rsid w:val="007A61B1"/>
    <w:rsid w:val="007A7635"/>
    <w:rsid w:val="007B4019"/>
    <w:rsid w:val="007B59ED"/>
    <w:rsid w:val="007C0AC2"/>
    <w:rsid w:val="007C2500"/>
    <w:rsid w:val="007C29E0"/>
    <w:rsid w:val="007C6CBF"/>
    <w:rsid w:val="007D4337"/>
    <w:rsid w:val="007D6C9C"/>
    <w:rsid w:val="007E0DBB"/>
    <w:rsid w:val="007F2E74"/>
    <w:rsid w:val="007F3AC1"/>
    <w:rsid w:val="007F4E93"/>
    <w:rsid w:val="008017D3"/>
    <w:rsid w:val="00801A7A"/>
    <w:rsid w:val="00802128"/>
    <w:rsid w:val="008028A4"/>
    <w:rsid w:val="00805652"/>
    <w:rsid w:val="008101DF"/>
    <w:rsid w:val="00815BDB"/>
    <w:rsid w:val="0083557F"/>
    <w:rsid w:val="0083754B"/>
    <w:rsid w:val="008406DC"/>
    <w:rsid w:val="00845AB2"/>
    <w:rsid w:val="008603ED"/>
    <w:rsid w:val="00864103"/>
    <w:rsid w:val="00870C49"/>
    <w:rsid w:val="008768CA"/>
    <w:rsid w:val="00880BBC"/>
    <w:rsid w:val="0088464B"/>
    <w:rsid w:val="008863E3"/>
    <w:rsid w:val="008866E1"/>
    <w:rsid w:val="00891285"/>
    <w:rsid w:val="00892E18"/>
    <w:rsid w:val="00893718"/>
    <w:rsid w:val="0089470A"/>
    <w:rsid w:val="00895935"/>
    <w:rsid w:val="008A0165"/>
    <w:rsid w:val="008A47E3"/>
    <w:rsid w:val="008A7996"/>
    <w:rsid w:val="008A7AD2"/>
    <w:rsid w:val="008B3E8C"/>
    <w:rsid w:val="008C03B2"/>
    <w:rsid w:val="008C7BA2"/>
    <w:rsid w:val="008D48BC"/>
    <w:rsid w:val="008D55D1"/>
    <w:rsid w:val="008D7350"/>
    <w:rsid w:val="008D7CD1"/>
    <w:rsid w:val="008F22F8"/>
    <w:rsid w:val="008F4C22"/>
    <w:rsid w:val="008F5A6F"/>
    <w:rsid w:val="0090271F"/>
    <w:rsid w:val="00902E23"/>
    <w:rsid w:val="0091348E"/>
    <w:rsid w:val="00914361"/>
    <w:rsid w:val="00917CCB"/>
    <w:rsid w:val="009222C6"/>
    <w:rsid w:val="009310DE"/>
    <w:rsid w:val="00937971"/>
    <w:rsid w:val="00941A0B"/>
    <w:rsid w:val="00941D49"/>
    <w:rsid w:val="009421B6"/>
    <w:rsid w:val="0094268B"/>
    <w:rsid w:val="00942EC2"/>
    <w:rsid w:val="00942F57"/>
    <w:rsid w:val="0094389A"/>
    <w:rsid w:val="00943FDB"/>
    <w:rsid w:val="00952706"/>
    <w:rsid w:val="0095713D"/>
    <w:rsid w:val="00961CD4"/>
    <w:rsid w:val="00962902"/>
    <w:rsid w:val="009765D4"/>
    <w:rsid w:val="00981286"/>
    <w:rsid w:val="009910B2"/>
    <w:rsid w:val="00993BFE"/>
    <w:rsid w:val="00993E71"/>
    <w:rsid w:val="00996271"/>
    <w:rsid w:val="009A0012"/>
    <w:rsid w:val="009A6401"/>
    <w:rsid w:val="009A6F80"/>
    <w:rsid w:val="009B34D1"/>
    <w:rsid w:val="009B64C9"/>
    <w:rsid w:val="009C0DA9"/>
    <w:rsid w:val="009C784E"/>
    <w:rsid w:val="009D5578"/>
    <w:rsid w:val="009E235E"/>
    <w:rsid w:val="009F37B7"/>
    <w:rsid w:val="00A00CC3"/>
    <w:rsid w:val="00A0661A"/>
    <w:rsid w:val="00A10302"/>
    <w:rsid w:val="00A10F02"/>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2135"/>
    <w:rsid w:val="00A53724"/>
    <w:rsid w:val="00A53AAD"/>
    <w:rsid w:val="00A62069"/>
    <w:rsid w:val="00A63231"/>
    <w:rsid w:val="00A66FB3"/>
    <w:rsid w:val="00A67024"/>
    <w:rsid w:val="00A74503"/>
    <w:rsid w:val="00A74751"/>
    <w:rsid w:val="00A80309"/>
    <w:rsid w:val="00A81463"/>
    <w:rsid w:val="00A82346"/>
    <w:rsid w:val="00A862E2"/>
    <w:rsid w:val="00A9178D"/>
    <w:rsid w:val="00A92709"/>
    <w:rsid w:val="00A95C5F"/>
    <w:rsid w:val="00A95DBC"/>
    <w:rsid w:val="00AA081B"/>
    <w:rsid w:val="00AA4068"/>
    <w:rsid w:val="00AA4F59"/>
    <w:rsid w:val="00AB3704"/>
    <w:rsid w:val="00AB46D4"/>
    <w:rsid w:val="00AD1B7D"/>
    <w:rsid w:val="00AD7B94"/>
    <w:rsid w:val="00AE1A38"/>
    <w:rsid w:val="00AE2043"/>
    <w:rsid w:val="00AF4B0F"/>
    <w:rsid w:val="00AF5464"/>
    <w:rsid w:val="00B000E1"/>
    <w:rsid w:val="00B003D6"/>
    <w:rsid w:val="00B016B0"/>
    <w:rsid w:val="00B03110"/>
    <w:rsid w:val="00B1364B"/>
    <w:rsid w:val="00B15449"/>
    <w:rsid w:val="00B16879"/>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F72"/>
    <w:rsid w:val="00B62601"/>
    <w:rsid w:val="00B63D00"/>
    <w:rsid w:val="00B648B0"/>
    <w:rsid w:val="00B657F0"/>
    <w:rsid w:val="00B77A59"/>
    <w:rsid w:val="00B94F51"/>
    <w:rsid w:val="00BA073E"/>
    <w:rsid w:val="00BA14A2"/>
    <w:rsid w:val="00BA2B03"/>
    <w:rsid w:val="00BA6A3D"/>
    <w:rsid w:val="00BA6F76"/>
    <w:rsid w:val="00BB088C"/>
    <w:rsid w:val="00BB4162"/>
    <w:rsid w:val="00BB6A16"/>
    <w:rsid w:val="00BB7D4F"/>
    <w:rsid w:val="00BC0F7D"/>
    <w:rsid w:val="00BC28D4"/>
    <w:rsid w:val="00BC62CE"/>
    <w:rsid w:val="00BD153C"/>
    <w:rsid w:val="00BD3A2C"/>
    <w:rsid w:val="00BF16E4"/>
    <w:rsid w:val="00C020A7"/>
    <w:rsid w:val="00C05FF9"/>
    <w:rsid w:val="00C062D0"/>
    <w:rsid w:val="00C1096E"/>
    <w:rsid w:val="00C13888"/>
    <w:rsid w:val="00C25650"/>
    <w:rsid w:val="00C33079"/>
    <w:rsid w:val="00C3596E"/>
    <w:rsid w:val="00C40EC8"/>
    <w:rsid w:val="00C41AD1"/>
    <w:rsid w:val="00C45231"/>
    <w:rsid w:val="00C45871"/>
    <w:rsid w:val="00C46D32"/>
    <w:rsid w:val="00C5106D"/>
    <w:rsid w:val="00C51FA3"/>
    <w:rsid w:val="00C55293"/>
    <w:rsid w:val="00C553AB"/>
    <w:rsid w:val="00C64B1D"/>
    <w:rsid w:val="00C65A18"/>
    <w:rsid w:val="00C65EC4"/>
    <w:rsid w:val="00C71AFB"/>
    <w:rsid w:val="00C72833"/>
    <w:rsid w:val="00C761B3"/>
    <w:rsid w:val="00C81A1F"/>
    <w:rsid w:val="00C84AF1"/>
    <w:rsid w:val="00C903F3"/>
    <w:rsid w:val="00C92A23"/>
    <w:rsid w:val="00C93F40"/>
    <w:rsid w:val="00C943C2"/>
    <w:rsid w:val="00C94FB7"/>
    <w:rsid w:val="00CA3D0C"/>
    <w:rsid w:val="00CA64F9"/>
    <w:rsid w:val="00CB1F4C"/>
    <w:rsid w:val="00CB5FB7"/>
    <w:rsid w:val="00CC085E"/>
    <w:rsid w:val="00CC13BA"/>
    <w:rsid w:val="00CC51A2"/>
    <w:rsid w:val="00CD1295"/>
    <w:rsid w:val="00CD33A1"/>
    <w:rsid w:val="00CD5F5B"/>
    <w:rsid w:val="00CE3DAA"/>
    <w:rsid w:val="00CE6CEB"/>
    <w:rsid w:val="00CF183F"/>
    <w:rsid w:val="00CF3A99"/>
    <w:rsid w:val="00CF692C"/>
    <w:rsid w:val="00CF6C9F"/>
    <w:rsid w:val="00D01B10"/>
    <w:rsid w:val="00D1097C"/>
    <w:rsid w:val="00D114E6"/>
    <w:rsid w:val="00D128CB"/>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646A7"/>
    <w:rsid w:val="00D65742"/>
    <w:rsid w:val="00D704DE"/>
    <w:rsid w:val="00D73251"/>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FD9"/>
    <w:rsid w:val="00DD43AE"/>
    <w:rsid w:val="00DE147F"/>
    <w:rsid w:val="00DE429A"/>
    <w:rsid w:val="00DE4399"/>
    <w:rsid w:val="00DF2B1F"/>
    <w:rsid w:val="00DF4319"/>
    <w:rsid w:val="00DF62CD"/>
    <w:rsid w:val="00E006FA"/>
    <w:rsid w:val="00E04669"/>
    <w:rsid w:val="00E12B53"/>
    <w:rsid w:val="00E14D3D"/>
    <w:rsid w:val="00E164D5"/>
    <w:rsid w:val="00E276C1"/>
    <w:rsid w:val="00E32B07"/>
    <w:rsid w:val="00E338CB"/>
    <w:rsid w:val="00E35ED1"/>
    <w:rsid w:val="00E403D0"/>
    <w:rsid w:val="00E477B4"/>
    <w:rsid w:val="00E47B12"/>
    <w:rsid w:val="00E500AF"/>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2FA2"/>
    <w:rsid w:val="00EC3DA8"/>
    <w:rsid w:val="00EC4A25"/>
    <w:rsid w:val="00EE3EC7"/>
    <w:rsid w:val="00EE43F8"/>
    <w:rsid w:val="00EE497A"/>
    <w:rsid w:val="00EE62E5"/>
    <w:rsid w:val="00EE6C7F"/>
    <w:rsid w:val="00EF1156"/>
    <w:rsid w:val="00EF2361"/>
    <w:rsid w:val="00EF27E9"/>
    <w:rsid w:val="00EF29E8"/>
    <w:rsid w:val="00EF7DE7"/>
    <w:rsid w:val="00F025A2"/>
    <w:rsid w:val="00F04712"/>
    <w:rsid w:val="00F06360"/>
    <w:rsid w:val="00F06E98"/>
    <w:rsid w:val="00F10B4A"/>
    <w:rsid w:val="00F1663A"/>
    <w:rsid w:val="00F20828"/>
    <w:rsid w:val="00F22EC7"/>
    <w:rsid w:val="00F23406"/>
    <w:rsid w:val="00F327A2"/>
    <w:rsid w:val="00F37AC0"/>
    <w:rsid w:val="00F41375"/>
    <w:rsid w:val="00F45990"/>
    <w:rsid w:val="00F529CD"/>
    <w:rsid w:val="00F6048D"/>
    <w:rsid w:val="00F63D5A"/>
    <w:rsid w:val="00F653B8"/>
    <w:rsid w:val="00F658D4"/>
    <w:rsid w:val="00F7675D"/>
    <w:rsid w:val="00F77A46"/>
    <w:rsid w:val="00F82E88"/>
    <w:rsid w:val="00F85AA8"/>
    <w:rsid w:val="00F8698D"/>
    <w:rsid w:val="00F95557"/>
    <w:rsid w:val="00FA00E1"/>
    <w:rsid w:val="00FA1266"/>
    <w:rsid w:val="00FA4FA2"/>
    <w:rsid w:val="00FA6502"/>
    <w:rsid w:val="00FB1D62"/>
    <w:rsid w:val="00FB229A"/>
    <w:rsid w:val="00FB3DC3"/>
    <w:rsid w:val="00FC1192"/>
    <w:rsid w:val="00FD6745"/>
    <w:rsid w:val="00FD7FD2"/>
    <w:rsid w:val="00FE581B"/>
    <w:rsid w:val="00FF0D3C"/>
    <w:rsid w:val="00FF1DDE"/>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267</Words>
  <Characters>1321</Characters>
  <Application>Microsoft Office Word</Application>
  <DocSecurity>0</DocSecurity>
  <Lines>29</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Mohit Kanchan</cp:lastModifiedBy>
  <cp:revision>6</cp:revision>
  <cp:lastPrinted>2018-04-03T14:56:00Z</cp:lastPrinted>
  <dcterms:created xsi:type="dcterms:W3CDTF">2025-11-06T22:33:00Z</dcterms:created>
  <dcterms:modified xsi:type="dcterms:W3CDTF">2025-11-07T22:56:00Z</dcterms:modified>
</cp:coreProperties>
</file>